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8CEA21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061F64">
        <w:rPr>
          <w:b/>
          <w:i/>
          <w:noProof/>
          <w:sz w:val="28"/>
        </w:rPr>
        <w:t>1196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82571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E41B23">
              <w:rPr>
                <w:b/>
                <w:noProof/>
                <w:sz w:val="28"/>
              </w:rPr>
              <w:t>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6A5E0" w:rsidR="001E41F3" w:rsidRPr="00410371" w:rsidRDefault="00061F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D6D47" w:rsidR="001E41F3" w:rsidRDefault="00E41B23">
            <w:pPr>
              <w:pStyle w:val="CRCoverPage"/>
              <w:spacing w:after="0"/>
              <w:ind w:left="100"/>
              <w:rPr>
                <w:noProof/>
              </w:rPr>
            </w:pPr>
            <w:r w:rsidRPr="00E41B23">
              <w:t>Update IE BH-RLC-</w:t>
            </w:r>
            <w:proofErr w:type="spellStart"/>
            <w:r w:rsidRPr="00E41B23">
              <w:t>ChannelID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B5062D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E41B2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75F975F1" w:rsidR="001E41F3" w:rsidRDefault="00E41B23" w:rsidP="00757394">
            <w:pPr>
              <w:pStyle w:val="CRCoverPage"/>
              <w:spacing w:after="0"/>
              <w:rPr>
                <w:noProof/>
              </w:rPr>
            </w:pPr>
            <w:r w:rsidRPr="00E41B23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6D3FA29D" w:rsidR="001E41F3" w:rsidRPr="00061F64" w:rsidRDefault="00A55497" w:rsidP="00757394">
            <w:pPr>
              <w:pStyle w:val="CRCoverPage"/>
              <w:spacing w:after="0"/>
              <w:rPr>
                <w:noProof/>
              </w:rPr>
            </w:pPr>
            <w:r w:rsidRPr="00061F64">
              <w:rPr>
                <w:noProof/>
              </w:rPr>
              <w:t>The FFS is removed and a comment is added.</w:t>
            </w:r>
          </w:p>
          <w:p w14:paraId="31C656EC" w14:textId="18E5FDC8" w:rsidR="00757394" w:rsidRPr="00061F6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1F38617" w:rsidR="001E41F3" w:rsidRDefault="00E41B23" w:rsidP="00757394">
            <w:pPr>
              <w:pStyle w:val="CRCoverPage"/>
              <w:spacing w:after="0"/>
              <w:rPr>
                <w:noProof/>
              </w:rPr>
            </w:pPr>
            <w:r w:rsidRPr="00E41B23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130B" w14:textId="07B34E10" w:rsidR="008863B9" w:rsidRDefault="00061F64" w:rsidP="00A55497">
            <w:pPr>
              <w:pStyle w:val="CRCoverPage"/>
              <w:spacing w:after="0"/>
              <w:ind w:left="100"/>
              <w:rPr>
                <w:noProof/>
              </w:rPr>
            </w:pPr>
            <w:r w:rsidRPr="00061F64">
              <w:rPr>
                <w:noProof/>
              </w:rPr>
              <w:t>This is an update of R5-26009</w:t>
            </w:r>
            <w:r>
              <w:rPr>
                <w:noProof/>
              </w:rPr>
              <w:t>2</w:t>
            </w:r>
            <w:r w:rsidRPr="00061F64">
              <w:rPr>
                <w:noProof/>
              </w:rPr>
              <w:t xml:space="preserve"> and the outcome of 1 revision to this document.</w:t>
            </w:r>
          </w:p>
          <w:p w14:paraId="6ACA4173" w14:textId="3A207AEB" w:rsidR="00A55497" w:rsidRDefault="00A55497" w:rsidP="00A55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7446DBE" w14:textId="77777777" w:rsidR="00E41B23" w:rsidRPr="00C737D6" w:rsidRDefault="00E41B23" w:rsidP="00E41B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C737D6">
        <w:rPr>
          <w:rFonts w:ascii="Arial" w:hAnsi="Arial"/>
          <w:i/>
          <w:sz w:val="24"/>
          <w:lang w:eastAsia="en-GB"/>
        </w:rPr>
        <w:t>–</w:t>
      </w:r>
      <w:r w:rsidRPr="00C737D6">
        <w:rPr>
          <w:rFonts w:ascii="Arial" w:hAnsi="Arial"/>
          <w:i/>
          <w:sz w:val="24"/>
          <w:lang w:eastAsia="en-GB"/>
        </w:rPr>
        <w:tab/>
        <w:t>BH-RLC-</w:t>
      </w:r>
      <w:proofErr w:type="spellStart"/>
      <w:r w:rsidRPr="00C737D6">
        <w:rPr>
          <w:rFonts w:ascii="Arial" w:hAnsi="Arial"/>
          <w:i/>
          <w:sz w:val="24"/>
          <w:lang w:eastAsia="en-GB"/>
        </w:rPr>
        <w:t>ChannelID</w:t>
      </w:r>
      <w:proofErr w:type="spellEnd"/>
    </w:p>
    <w:p w14:paraId="3732CA38" w14:textId="77777777" w:rsidR="00E41B23" w:rsidRPr="00C737D6" w:rsidRDefault="00E41B23" w:rsidP="00E41B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1" w:name="_CRTable4_6_36E"/>
      <w:r w:rsidRPr="00C737D6">
        <w:rPr>
          <w:rFonts w:ascii="Arial" w:hAnsi="Arial"/>
          <w:b/>
          <w:lang w:eastAsia="en-GB"/>
        </w:rPr>
        <w:t xml:space="preserve">Table </w:t>
      </w:r>
      <w:bookmarkEnd w:id="1"/>
      <w:r w:rsidRPr="00C737D6">
        <w:rPr>
          <w:rFonts w:ascii="Arial" w:hAnsi="Arial"/>
          <w:b/>
          <w:lang w:eastAsia="en-GB"/>
        </w:rPr>
        <w:t xml:space="preserve">4.6.3-6E: </w:t>
      </w:r>
      <w:r w:rsidRPr="00C737D6">
        <w:rPr>
          <w:rFonts w:ascii="Arial" w:hAnsi="Arial"/>
          <w:b/>
          <w:i/>
          <w:iCs/>
          <w:lang w:eastAsia="en-GB"/>
        </w:rPr>
        <w:t>BH-RLC-</w:t>
      </w:r>
      <w:proofErr w:type="spellStart"/>
      <w:r w:rsidRPr="00C737D6">
        <w:rPr>
          <w:rFonts w:ascii="Arial" w:hAnsi="Arial"/>
          <w:b/>
          <w:i/>
          <w:iCs/>
          <w:lang w:eastAsia="en-GB"/>
        </w:rPr>
        <w:t>ChannelID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1B23" w:rsidRPr="00C737D6" w14:paraId="26552D7D" w14:textId="77777777" w:rsidTr="00E121F4">
        <w:tc>
          <w:tcPr>
            <w:tcW w:w="9747" w:type="dxa"/>
            <w:gridSpan w:val="4"/>
          </w:tcPr>
          <w:p w14:paraId="3284A907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37D6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E41B23" w:rsidRPr="00061F64" w14:paraId="44E86F10" w14:textId="77777777" w:rsidTr="00E121F4">
        <w:tc>
          <w:tcPr>
            <w:tcW w:w="4535" w:type="dxa"/>
          </w:tcPr>
          <w:p w14:paraId="2CBED3E0" w14:textId="77777777" w:rsidR="00E41B23" w:rsidRPr="00061F64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61F64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2FD30C72" w14:textId="77777777" w:rsidR="00E41B23" w:rsidRPr="00061F64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61F64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E91439C" w14:textId="77777777" w:rsidR="00E41B23" w:rsidRPr="00061F64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61F64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5DB9B7A" w14:textId="77777777" w:rsidR="00E41B23" w:rsidRPr="00061F64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61F64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E41B23" w:rsidRPr="00061F64" w14:paraId="43558295" w14:textId="77777777" w:rsidTr="00E121F4">
        <w:tc>
          <w:tcPr>
            <w:tcW w:w="4535" w:type="dxa"/>
          </w:tcPr>
          <w:p w14:paraId="23F98731" w14:textId="77777777" w:rsidR="00E41B23" w:rsidRPr="00061F64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61F64">
              <w:rPr>
                <w:rFonts w:ascii="Arial" w:hAnsi="Arial"/>
                <w:sz w:val="18"/>
                <w:lang w:eastAsia="en-GB"/>
              </w:rPr>
              <w:t>BH-RLC-ChannelID-r16</w:t>
            </w:r>
          </w:p>
        </w:tc>
        <w:tc>
          <w:tcPr>
            <w:tcW w:w="2267" w:type="dxa"/>
          </w:tcPr>
          <w:p w14:paraId="36C41621" w14:textId="1EF07274" w:rsidR="00E41B23" w:rsidRPr="00061F64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19T15:01:00Z" w16du:dateUtc="2026-01-19T14:01:00Z">
              <w:r w:rsidRPr="00061F64" w:rsidDel="00C737D6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1B91B3BA" w14:textId="00CE4237" w:rsidR="00E41B23" w:rsidRPr="00061F64" w:rsidRDefault="00A55497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" w:author="Ericsson" w:date="2026-02-10T17:08:00Z" w16du:dateUtc="2026-02-10T16:08:00Z">
              <w:r w:rsidRPr="00061F64">
                <w:rPr>
                  <w:rFonts w:ascii="Arial" w:hAnsi="Arial"/>
                  <w:sz w:val="18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3FA8A1D7" w14:textId="77777777" w:rsidR="00E41B23" w:rsidRPr="00061F64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27F60ED" w14:textId="77777777" w:rsidR="00E41B23" w:rsidRPr="00061F64" w:rsidRDefault="00E41B23" w:rsidP="00E41B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061F6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F64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1C60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267B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5497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1EA8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1B23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554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254</Words>
  <Characters>1559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2026-02-12T15:10:00Z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